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314" w:rsidRPr="00B266B0" w:rsidRDefault="005E2314" w:rsidP="005E2314">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603AB5" w:rsidRPr="00603AB5">
        <w:rPr>
          <w:bCs/>
          <w:noProof w:val="0"/>
          <w:sz w:val="24"/>
          <w:szCs w:val="24"/>
        </w:rPr>
        <w:t>R2-1705075</w:t>
      </w:r>
    </w:p>
    <w:p w:rsidR="005E2314" w:rsidRPr="00B266B0" w:rsidRDefault="005E2314" w:rsidP="005E2314">
      <w:pPr>
        <w:pStyle w:val="Header"/>
        <w:tabs>
          <w:tab w:val="right" w:pos="9639"/>
        </w:tabs>
        <w:rPr>
          <w:bCs/>
          <w:noProof w:val="0"/>
          <w:sz w:val="24"/>
          <w:szCs w:val="24"/>
        </w:rPr>
      </w:pPr>
      <w:r>
        <w:rPr>
          <w:noProof w:val="0"/>
          <w:sz w:val="24"/>
          <w:szCs w:val="24"/>
          <w:lang w:eastAsia="zh-CN"/>
        </w:rPr>
        <w:t>Hangzhou</w:t>
      </w:r>
      <w:r w:rsidRPr="00C24650">
        <w:rPr>
          <w:noProof w:val="0"/>
          <w:sz w:val="24"/>
          <w:szCs w:val="24"/>
          <w:lang w:eastAsia="zh-CN"/>
        </w:rPr>
        <w:t xml:space="preserve">, </w:t>
      </w:r>
      <w:r>
        <w:rPr>
          <w:noProof w:val="0"/>
          <w:sz w:val="24"/>
          <w:szCs w:val="24"/>
          <w:lang w:eastAsia="zh-CN"/>
        </w:rPr>
        <w:t>China</w:t>
      </w:r>
      <w:r w:rsidRPr="00C24650">
        <w:rPr>
          <w:noProof w:val="0"/>
          <w:sz w:val="24"/>
          <w:szCs w:val="24"/>
          <w:lang w:eastAsia="zh-CN"/>
        </w:rPr>
        <w:t xml:space="preserve">, </w:t>
      </w:r>
      <w:r>
        <w:rPr>
          <w:noProof w:val="0"/>
          <w:sz w:val="24"/>
          <w:szCs w:val="24"/>
          <w:lang w:eastAsia="zh-CN"/>
        </w:rPr>
        <w:t xml:space="preserve">15 - 19 May </w:t>
      </w:r>
      <w:r w:rsidRPr="00C24650">
        <w:rPr>
          <w:noProof w:val="0"/>
          <w:sz w:val="24"/>
          <w:szCs w:val="24"/>
          <w:lang w:eastAsia="zh-CN"/>
        </w:rPr>
        <w:t>201</w:t>
      </w:r>
      <w:r>
        <w:rPr>
          <w:noProof w:val="0"/>
          <w:sz w:val="24"/>
          <w:szCs w:val="24"/>
          <w:lang w:eastAsia="zh-CN"/>
        </w:rPr>
        <w:t>7</w:t>
      </w:r>
    </w:p>
    <w:p w:rsidR="005E2314" w:rsidRPr="00B266B0" w:rsidRDefault="005E2314" w:rsidP="005E2314">
      <w:pPr>
        <w:pStyle w:val="Header"/>
        <w:rPr>
          <w:bCs/>
          <w:noProof w:val="0"/>
          <w:sz w:val="24"/>
        </w:rPr>
      </w:pPr>
    </w:p>
    <w:p w:rsidR="005E2314" w:rsidRPr="00B266B0" w:rsidRDefault="005E2314" w:rsidP="005E2314">
      <w:pPr>
        <w:pStyle w:val="Header"/>
        <w:rPr>
          <w:bCs/>
          <w:noProof w:val="0"/>
          <w:sz w:val="24"/>
        </w:rPr>
      </w:pPr>
    </w:p>
    <w:p w:rsidR="00ED309F" w:rsidRPr="00B266B0" w:rsidRDefault="00ED309F" w:rsidP="00ED309F">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E2314">
        <w:rPr>
          <w:rFonts w:cs="Arial"/>
          <w:b/>
          <w:bCs/>
          <w:sz w:val="24"/>
          <w:lang w:eastAsia="ja-JP"/>
        </w:rPr>
        <w:t>10.3.1.6</w:t>
      </w:r>
    </w:p>
    <w:p w:rsidR="00ED309F" w:rsidRPr="00B266B0" w:rsidRDefault="00ED309F" w:rsidP="00ED309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rsidR="00ED309F" w:rsidRDefault="00ED309F" w:rsidP="00ED309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Logical channel</w:t>
      </w:r>
      <w:r w:rsidR="00FA648E">
        <w:rPr>
          <w:rFonts w:ascii="Arial" w:hAnsi="Arial" w:cs="Arial"/>
          <w:b/>
          <w:bCs/>
          <w:sz w:val="24"/>
        </w:rPr>
        <w:t xml:space="preserve"> </w:t>
      </w:r>
      <w:r>
        <w:rPr>
          <w:rFonts w:ascii="Arial" w:hAnsi="Arial" w:cs="Arial"/>
          <w:b/>
          <w:bCs/>
          <w:sz w:val="24"/>
        </w:rPr>
        <w:t>to numerologies/TTI length mapping</w:t>
      </w:r>
    </w:p>
    <w:p w:rsidR="00ED309F" w:rsidRPr="00B266B0" w:rsidRDefault="00ED309F" w:rsidP="00ED309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E64CC" w:rsidRPr="004E64CC">
        <w:rPr>
          <w:rFonts w:ascii="Arial" w:hAnsi="Arial" w:cs="Arial"/>
          <w:b/>
          <w:bCs/>
          <w:sz w:val="24"/>
        </w:rPr>
        <w:t>NR_newRAT</w:t>
      </w:r>
      <w:r w:rsidRPr="00E60FE2">
        <w:rPr>
          <w:rFonts w:ascii="Arial" w:hAnsi="Arial" w:cs="Arial"/>
          <w:b/>
          <w:bCs/>
          <w:sz w:val="24"/>
        </w:rPr>
        <w:t xml:space="preserve"> - Release 1</w:t>
      </w:r>
      <w:r>
        <w:rPr>
          <w:rFonts w:ascii="Arial" w:hAnsi="Arial" w:cs="Arial"/>
          <w:b/>
          <w:bCs/>
          <w:sz w:val="24"/>
        </w:rPr>
        <w:t>5</w:t>
      </w:r>
    </w:p>
    <w:p w:rsidR="00ED309F" w:rsidRPr="00B266B0" w:rsidRDefault="00ED309F" w:rsidP="00ED309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ED309F" w:rsidRPr="006E13D1" w:rsidRDefault="00ED309F" w:rsidP="00ED309F">
      <w:pPr>
        <w:pStyle w:val="Heading1"/>
      </w:pPr>
      <w:r w:rsidRPr="006E13D1">
        <w:t>1</w:t>
      </w:r>
      <w:r w:rsidRPr="006E13D1">
        <w:tab/>
      </w:r>
      <w:r>
        <w:t>Introduction</w:t>
      </w:r>
    </w:p>
    <w:p w:rsidR="00ED309F" w:rsidRDefault="00A36744" w:rsidP="005E2314">
      <w:r>
        <w:t>T</w:t>
      </w:r>
      <w:r w:rsidR="005E2314">
        <w:t>he following has been agreed in the previous meeting</w:t>
      </w:r>
      <w:r>
        <w:t xml:space="preserve"> for LCP</w:t>
      </w:r>
      <w:r w:rsidR="001D7D46">
        <w:t xml:space="preserve">. In this contribution, we discuss further the details. </w:t>
      </w:r>
    </w:p>
    <w:p w:rsidR="00A36744" w:rsidRPr="00647A68" w:rsidRDefault="00A36744" w:rsidP="00A36744">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LCP</w:t>
      </w:r>
    </w:p>
    <w:p w:rsidR="00A36744" w:rsidRPr="00A84ED0" w:rsidRDefault="00A36744" w:rsidP="00A36744">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Priority, PBR concept is used in NR as a baseline. </w:t>
      </w:r>
    </w:p>
    <w:p w:rsidR="00A36744" w:rsidRPr="002D2CB5" w:rsidRDefault="00A36744" w:rsidP="00A36744">
      <w:pPr>
        <w:pStyle w:val="Doc-text2"/>
        <w:pBdr>
          <w:top w:val="single" w:sz="4" w:space="1" w:color="auto"/>
          <w:left w:val="single" w:sz="4" w:space="4" w:color="auto"/>
          <w:bottom w:val="single" w:sz="4" w:space="1" w:color="auto"/>
          <w:right w:val="single" w:sz="4" w:space="4" w:color="auto"/>
        </w:pBdr>
        <w:tabs>
          <w:tab w:val="left" w:pos="450"/>
        </w:tabs>
      </w:pPr>
      <w:r>
        <w:t>-</w:t>
      </w:r>
      <w:r>
        <w:tab/>
      </w:r>
      <w:r w:rsidRPr="002D2CB5">
        <w:t>For the purpose of LCP, the MAC entity learns the TTI duration</w:t>
      </w:r>
      <w:r>
        <w:t>/numerology</w:t>
      </w:r>
      <w:r w:rsidRPr="002D2CB5">
        <w:t xml:space="preserve"> from the </w:t>
      </w:r>
      <w:r>
        <w:t>PHY layer</w:t>
      </w:r>
      <w:r w:rsidRPr="002D2CB5">
        <w:t>.</w:t>
      </w:r>
      <w:r>
        <w:t xml:space="preserve">  FFS on the details of how it is signalled </w:t>
      </w:r>
    </w:p>
    <w:p w:rsidR="00A36744" w:rsidRPr="00A84ED0" w:rsidRDefault="00A36744" w:rsidP="00A36744">
      <w:pPr>
        <w:pStyle w:val="Doc-text2"/>
        <w:pBdr>
          <w:top w:val="single" w:sz="4" w:space="1" w:color="auto"/>
          <w:left w:val="single" w:sz="4" w:space="4" w:color="auto"/>
          <w:bottom w:val="single" w:sz="4" w:space="1" w:color="auto"/>
          <w:right w:val="single" w:sz="4" w:space="4" w:color="auto"/>
        </w:pBdr>
        <w:tabs>
          <w:tab w:val="left" w:pos="450"/>
        </w:tabs>
      </w:pPr>
      <w:r>
        <w:t>-</w:t>
      </w:r>
      <w:r>
        <w:tab/>
        <w:t>Logical channel priority is configured per UE as a baseline.  FFS is anything needs to be done to done to treat logical channels differently</w:t>
      </w:r>
    </w:p>
    <w:p w:rsidR="00A36744" w:rsidRDefault="00A36744" w:rsidP="00ED309F"/>
    <w:p w:rsidR="00ED309F" w:rsidRDefault="00ED309F" w:rsidP="00ED309F">
      <w:pPr>
        <w:pStyle w:val="Heading1"/>
      </w:pPr>
      <w:r>
        <w:t>2</w:t>
      </w:r>
      <w:r>
        <w:tab/>
        <w:t>Discussion</w:t>
      </w:r>
    </w:p>
    <w:p w:rsidR="00ED309F" w:rsidRDefault="00ED309F" w:rsidP="00ED309F">
      <w:r>
        <w:t xml:space="preserve">Main use case for configuring different numerologies for single UE is the CA configuration where the UE is configured with low frequency band e.g. below &lt;2GHz, combined with high frequency band &gt;3&amp;6GHz, other than from delay requirement of different services. With mini-slots it is possible to meet the delay requirement of different services by having TTI length equal to different number of OFDM symbols with single numerology within one carrier (e.g. 2 OFDM symbols TTI with 15kHz subcarrier spacing), similar to sTTI with single numerology that has been discussed in LTE. </w:t>
      </w:r>
    </w:p>
    <w:p w:rsidR="00ED309F" w:rsidRDefault="00ED309F" w:rsidP="00ED309F">
      <w:r>
        <w:t xml:space="preserve">The only restriction we see so far of limiting some LCH to certain resources of certain carrier comes from the delay requirement, which translate into TTI length from MAC point of view, regardless of the TTI length results from different numerologies or different number of OFDM symbols of one numerology. Thus numerology should be transparent to LCH to resource mapping from MAC point of view. And we assume the default assumption should be that a LCH can use all the TTI lengths of any numerology unless the longest TTI length cannot meet the delay requirement hence some restriction is otherwise configured. To meet the delay requirement of e.g. URLLC, it should be possible to configure the limitation of a LCH only to be transmitted with certain TTI length, i.e. only grant of the resources with TTI length smaller or equal to the maximum TTI length restriction can be used to transmit data from that LCH. </w:t>
      </w:r>
    </w:p>
    <w:p w:rsidR="00ED309F" w:rsidRDefault="00ED309F" w:rsidP="00ED309F">
      <w:r>
        <w:t>Apart from maximum TTI length, one might consider not to simultaneously transmit a LCH</w:t>
      </w:r>
      <w:r w:rsidRPr="00CB1E23">
        <w:t xml:space="preserve"> </w:t>
      </w:r>
      <w:r>
        <w:t xml:space="preserve">via both carriers of 2GHz and 28GHz band since both time and frequency scale are very different when having CA between 2GHz and 28GHz band as well as possible SNR with LOS links in 28GHz. ARQ RTT is based on longer TTI. If any RLC PDU is transmitted via longer TTI carrier, that might introduce extra delay of delivering data to higher layer from PDCP (RLC can perform out of order delivery to PDCH). However, always requiring RRC configuration when high frequency carrier vanishes (LOS link changes to NLOS), is too slow to adapt to the fast channel quality changing. So basically this should be handled by gNB scheduler simply scheduling high frequency carrier only when it is available with high SNR, and not scheduling low frequency carrier at all if seen desired. </w:t>
      </w:r>
    </w:p>
    <w:p w:rsidR="00ED309F" w:rsidRDefault="00ED309F" w:rsidP="00ED309F">
      <w:r>
        <w:t>UL coverage would also be a factor that would impact which TTI lengths can be used for a UE. Very short TTI length might not be usable at cell edge for certain cell size. No RRC configuration seems to be needed to restrict minimum TTI length can be used for a UE or a LCH. It is up to eNB scheduler to decide whether very short TTI when the UE is at cell edge.</w:t>
      </w:r>
    </w:p>
    <w:p w:rsidR="00FD28D3" w:rsidRDefault="00FD28D3" w:rsidP="00ED309F">
      <w:r>
        <w:lastRenderedPageBreak/>
        <w:t xml:space="preserve">Besides, it was commented in the previous meeting that power control parameters could be different for different numerologies even if the resulting TTI length is same, thus it was proposed to make numerology visible to MAC as well. </w:t>
      </w:r>
      <w:r w:rsidR="00C03CD8">
        <w:t xml:space="preserve">It is not yet clear for which scenarios </w:t>
      </w:r>
      <w:r w:rsidR="00D816A7">
        <w:t>differentiation of some physical layer operations for different numerologies</w:t>
      </w:r>
      <w:r w:rsidR="00C03CD8">
        <w:t xml:space="preserve"> is applicable and if motivated by different services or different coverage etc. If</w:t>
      </w:r>
      <w:r w:rsidR="008E6118">
        <w:t xml:space="preserve"> anything on top of TTI length is needed, we should reuse the </w:t>
      </w:r>
      <w:r w:rsidR="00C03CD8">
        <w:t>restriction of certain serving cells for certain LCHs which is already possible for LAA</w:t>
      </w:r>
      <w:r w:rsidR="009F3C2B">
        <w:t xml:space="preserve"> for simplicity</w:t>
      </w:r>
      <w:r w:rsidR="00C97740">
        <w:t xml:space="preserve">, other than </w:t>
      </w:r>
      <w:r w:rsidR="009F3C2B">
        <w:t>making numerology visible to MAC</w:t>
      </w:r>
      <w:r w:rsidR="00C03CD8">
        <w:t>.</w:t>
      </w:r>
    </w:p>
    <w:p w:rsidR="00ED309F" w:rsidRDefault="00ED309F" w:rsidP="00ED309F">
      <w:r w:rsidRPr="00177690">
        <w:rPr>
          <w:b/>
        </w:rPr>
        <w:t>Proposal 1</w:t>
      </w:r>
      <w:r>
        <w:t>: Default configuration should be that a LCH can use all the TTI lengths of any numerology unless some restriction is otherwise configured.</w:t>
      </w:r>
    </w:p>
    <w:p w:rsidR="00ED309F" w:rsidRDefault="00ED309F" w:rsidP="00ED309F">
      <w:r w:rsidRPr="00177690">
        <w:rPr>
          <w:b/>
        </w:rPr>
        <w:t>Proposal 2:</w:t>
      </w:r>
      <w:r>
        <w:t xml:space="preserve"> A maximum TTI length can be configured to a LCH to restrict which TTI lengths can be used to transmit data of that LCH. </w:t>
      </w:r>
    </w:p>
    <w:p w:rsidR="00C03CD8" w:rsidRDefault="00C97740" w:rsidP="00ED309F">
      <w:r w:rsidRPr="00C02769">
        <w:rPr>
          <w:b/>
        </w:rPr>
        <w:t>Proposal 3:</w:t>
      </w:r>
      <w:r>
        <w:t xml:space="preserve"> If anything on top of TTI length is needed, we should reuse the restriction of certain serving cells for certain LCHs</w:t>
      </w:r>
      <w:r w:rsidR="008F2603">
        <w:t>, other than making numerology visible to MAC</w:t>
      </w:r>
      <w:r>
        <w:t>.</w:t>
      </w:r>
    </w:p>
    <w:p w:rsidR="008E0A1B" w:rsidRDefault="008E0A1B" w:rsidP="00ED309F">
      <w:r>
        <w:t xml:space="preserve">It was agreed TTI length should be indicated from PHY, and FFS on the details of how it is signalled. However, the UL grant content should be up to RAN1 to decide. The DCI design is out of RAN2 scope. Regardless how RAN1 designs the content, the UE should be able to derive the TTI length based on the assigned resource. </w:t>
      </w:r>
    </w:p>
    <w:p w:rsidR="008E0A1B" w:rsidRDefault="008E0A1B" w:rsidP="00ED309F">
      <w:r w:rsidRPr="00D13220">
        <w:rPr>
          <w:b/>
        </w:rPr>
        <w:t>Proposal 4</w:t>
      </w:r>
      <w:r>
        <w:t>: It is up to RAN1 to decide UL grant content</w:t>
      </w:r>
      <w:r w:rsidR="00ED4B45">
        <w:t>, the TTI length should be derived by PHY based on the assigned resource and indicate to MAC</w:t>
      </w:r>
      <w:r>
        <w:t>.</w:t>
      </w:r>
    </w:p>
    <w:p w:rsidR="0056256F" w:rsidRDefault="0056256F" w:rsidP="00ED309F">
      <w:r>
        <w:t>There were some proposals from last meeting to handle a LCH differently</w:t>
      </w:r>
      <w:r w:rsidR="00BB6C8F">
        <w:t>, e.g. with different priority or different PBR,</w:t>
      </w:r>
      <w:r>
        <w:t xml:space="preserve"> depending on where the data is sent</w:t>
      </w:r>
      <w:r w:rsidR="00EF7699">
        <w:t xml:space="preserve">. </w:t>
      </w:r>
      <w:r w:rsidR="00A4490D">
        <w:t xml:space="preserve">A LCH with high priority should with high priority regardless of on which cell the data is sent. </w:t>
      </w:r>
      <w:r w:rsidR="005B0A56">
        <w:t>Also,</w:t>
      </w:r>
      <w:r w:rsidR="00A4490D">
        <w:t xml:space="preserve"> worth point</w:t>
      </w:r>
      <w:r w:rsidR="005B0A56">
        <w:t>ing</w:t>
      </w:r>
      <w:r w:rsidR="00A4490D">
        <w:t xml:space="preserve"> out </w:t>
      </w:r>
      <w:r w:rsidR="00F17CB6">
        <w:t>that i</w:t>
      </w:r>
      <w:r w:rsidR="00EF7699">
        <w:t>t was agreed in the email discussion in the SI phase [</w:t>
      </w:r>
      <w:r w:rsidR="00673AD9">
        <w:t>2</w:t>
      </w:r>
      <w:r w:rsidR="00EF7699">
        <w:t xml:space="preserve">] that the physical layer characteristics should be transparent to RLC layer. </w:t>
      </w:r>
    </w:p>
    <w:p w:rsidR="0056256F" w:rsidRDefault="0056256F" w:rsidP="00ED309F">
      <w:r w:rsidRPr="00D13220">
        <w:rPr>
          <w:b/>
        </w:rPr>
        <w:t>Proposal 5</w:t>
      </w:r>
      <w:r>
        <w:t xml:space="preserve">: All the serving cells that can be used for a LCH </w:t>
      </w:r>
      <w:r w:rsidR="00EF7699">
        <w:t>should be</w:t>
      </w:r>
      <w:r>
        <w:t xml:space="preserve"> treated </w:t>
      </w:r>
      <w:r w:rsidR="00EF7699">
        <w:t xml:space="preserve">the </w:t>
      </w:r>
      <w:r>
        <w:t>same</w:t>
      </w:r>
      <w:r w:rsidR="00EF7699">
        <w:t xml:space="preserve"> way</w:t>
      </w:r>
      <w:r>
        <w:t>, i.e. common PBR and priority per LCH regardless of on which numerology/TTI length/cell it is mapped to.</w:t>
      </w:r>
    </w:p>
    <w:p w:rsidR="00ED309F" w:rsidRDefault="00ED309F" w:rsidP="00ED309F">
      <w:pPr>
        <w:pStyle w:val="Heading1"/>
      </w:pPr>
      <w:r>
        <w:t>3</w:t>
      </w:r>
      <w:r>
        <w:tab/>
        <w:t>Conclusion</w:t>
      </w:r>
    </w:p>
    <w:p w:rsidR="00ED309F" w:rsidRPr="006E13D1" w:rsidRDefault="00ED309F" w:rsidP="00ED309F">
      <w:r>
        <w:t>In this contribution</w:t>
      </w:r>
      <w:r w:rsidR="008B5DC8">
        <w:t>,</w:t>
      </w:r>
      <w:r>
        <w:t xml:space="preserve"> we discussed the details of logical channel to numerology mapping with the following proposals proposed:</w:t>
      </w:r>
    </w:p>
    <w:p w:rsidR="00ED309F" w:rsidRDefault="00ED309F" w:rsidP="00ED309F">
      <w:r w:rsidRPr="00177690">
        <w:rPr>
          <w:b/>
        </w:rPr>
        <w:t>Proposal 1</w:t>
      </w:r>
      <w:r>
        <w:t>: Default configuration should be a LCH can use all the TTI length of any numerology unless some restriction is otherwise configured.</w:t>
      </w:r>
    </w:p>
    <w:p w:rsidR="00ED309F" w:rsidRDefault="00ED309F" w:rsidP="00ED309F">
      <w:r w:rsidRPr="00177690">
        <w:rPr>
          <w:b/>
        </w:rPr>
        <w:t>Proposal 2:</w:t>
      </w:r>
      <w:r>
        <w:t xml:space="preserve"> maximum TTI length can be configured to a LCH to restrict resources of which TTI lengths can be used to transmit data of that LCH. </w:t>
      </w:r>
    </w:p>
    <w:p w:rsidR="00C02769" w:rsidRDefault="00C02769" w:rsidP="00C02769">
      <w:r w:rsidRPr="00C02769">
        <w:rPr>
          <w:b/>
        </w:rPr>
        <w:t>Proposal 3:</w:t>
      </w:r>
      <w:r>
        <w:t xml:space="preserve"> If anything on top of TTI length is needed, we should reuse the restriction of certain serving cells for certain LCHs</w:t>
      </w:r>
      <w:r w:rsidR="003952D4">
        <w:t>,</w:t>
      </w:r>
      <w:r w:rsidR="003952D4" w:rsidRPr="003952D4">
        <w:t xml:space="preserve"> </w:t>
      </w:r>
      <w:r w:rsidR="003952D4">
        <w:t>other than making numerology visible to MAC.</w:t>
      </w:r>
    </w:p>
    <w:p w:rsidR="00AB78F8" w:rsidRDefault="00AB78F8" w:rsidP="00AB78F8">
      <w:r w:rsidRPr="0013637B">
        <w:rPr>
          <w:b/>
        </w:rPr>
        <w:t>Proposal 4</w:t>
      </w:r>
      <w:r>
        <w:t>: It is up to RAN1 to decide UL grant content</w:t>
      </w:r>
      <w:r w:rsidR="00ED4B45">
        <w:t>,</w:t>
      </w:r>
      <w:r w:rsidR="00ED4B45" w:rsidRPr="00ED4B45">
        <w:t xml:space="preserve"> </w:t>
      </w:r>
      <w:r w:rsidR="00ED4B45">
        <w:t>the TTI length should be derived by PHY based on the assigned resource and indicate to MAC</w:t>
      </w:r>
      <w:r>
        <w:t>.</w:t>
      </w:r>
    </w:p>
    <w:p w:rsidR="00AB78F8" w:rsidRDefault="00AB78F8" w:rsidP="00C02769">
      <w:r w:rsidRPr="0013637B">
        <w:rPr>
          <w:b/>
        </w:rPr>
        <w:t>Proposal 5</w:t>
      </w:r>
      <w:r>
        <w:t>: All the serving cells that can be used for a LCH should be treated the same way, i.e. common PBR and priority per LCH regardless of on which numerology/TTI length/cell it is mapped to.</w:t>
      </w:r>
    </w:p>
    <w:p w:rsidR="00ED309F" w:rsidRPr="006E13D1" w:rsidRDefault="00ED309F" w:rsidP="00ED309F">
      <w:pPr>
        <w:pStyle w:val="Heading1"/>
      </w:pPr>
      <w:r w:rsidRPr="006E13D1">
        <w:t>References</w:t>
      </w:r>
    </w:p>
    <w:p w:rsidR="00D13220" w:rsidRDefault="00D13220" w:rsidP="00D13220">
      <w:pPr>
        <w:numPr>
          <w:ilvl w:val="0"/>
          <w:numId w:val="4"/>
        </w:numPr>
        <w:overflowPunct w:val="0"/>
        <w:autoSpaceDE w:val="0"/>
        <w:autoSpaceDN w:val="0"/>
        <w:adjustRightInd w:val="0"/>
        <w:textAlignment w:val="baseline"/>
      </w:pPr>
      <w:hyperlink r:id="rId7" w:history="1">
        <w:r w:rsidRPr="003046AF">
          <w:rPr>
            <w:rStyle w:val="Hyperlink"/>
          </w:rPr>
          <w:t>R2-1703796</w:t>
        </w:r>
      </w:hyperlink>
      <w:r>
        <w:t xml:space="preserve">, </w:t>
      </w:r>
      <w:r w:rsidRPr="006242B8">
        <w:rPr>
          <w:i/>
        </w:rPr>
        <w:t>RAN2 #97bis</w:t>
      </w:r>
      <w:r>
        <w:t xml:space="preserve"> </w:t>
      </w:r>
      <w:r w:rsidRPr="001D3379">
        <w:rPr>
          <w:i/>
        </w:rPr>
        <w:t>Report from LTE Break-Out Session</w:t>
      </w:r>
      <w:r>
        <w:t xml:space="preserve">, </w:t>
      </w:r>
      <w:r w:rsidRPr="001D3379">
        <w:t>Vice-Chair (InterDigital)</w:t>
      </w:r>
    </w:p>
    <w:p w:rsidR="00EF7699" w:rsidRDefault="00101953" w:rsidP="00D966AD">
      <w:pPr>
        <w:numPr>
          <w:ilvl w:val="0"/>
          <w:numId w:val="4"/>
        </w:numPr>
        <w:overflowPunct w:val="0"/>
        <w:autoSpaceDE w:val="0"/>
        <w:autoSpaceDN w:val="0"/>
        <w:adjustRightInd w:val="0"/>
        <w:textAlignment w:val="baseline"/>
      </w:pPr>
      <w:hyperlink r:id="rId8" w:tooltip="C:DATA3GPPRAN2DocsR2-1700250.zip" w:history="1">
        <w:r w:rsidRPr="009A073D">
          <w:rPr>
            <w:rStyle w:val="Hyperlink"/>
          </w:rPr>
          <w:t>R2-1700250</w:t>
        </w:r>
      </w:hyperlink>
      <w:r>
        <w:t xml:space="preserve">, </w:t>
      </w:r>
      <w:r w:rsidRPr="00D13220">
        <w:rPr>
          <w:i/>
        </w:rPr>
        <w:t>Report of email discussion on [96#28][NR] MAC to support multiple numerologies</w:t>
      </w:r>
      <w:r>
        <w:t>, Nokia, Alcatel-Lucent Shanghai Bell</w:t>
      </w:r>
      <w:bookmarkStart w:id="1" w:name="_GoBack"/>
      <w:bookmarkEnd w:id="1"/>
    </w:p>
    <w:p w:rsidR="00080512" w:rsidRPr="00ED309F" w:rsidRDefault="00080512" w:rsidP="00ED309F">
      <w:pPr>
        <w:pStyle w:val="CRCoverPage"/>
        <w:tabs>
          <w:tab w:val="left" w:pos="1985"/>
        </w:tabs>
      </w:pPr>
    </w:p>
    <w:sectPr w:rsidR="00080512" w:rsidRPr="00ED309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970" w:rsidRDefault="00F70970">
      <w:r>
        <w:separator/>
      </w:r>
    </w:p>
  </w:endnote>
  <w:endnote w:type="continuationSeparator" w:id="0">
    <w:p w:rsidR="00F70970" w:rsidRDefault="00F70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970" w:rsidRDefault="00F70970">
      <w:r>
        <w:separator/>
      </w:r>
    </w:p>
  </w:footnote>
  <w:footnote w:type="continuationSeparator" w:id="0">
    <w:p w:rsidR="00F70970" w:rsidRDefault="00F70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3A2D"/>
    <w:rsid w:val="00040095"/>
    <w:rsid w:val="00080512"/>
    <w:rsid w:val="00090468"/>
    <w:rsid w:val="000B7BCF"/>
    <w:rsid w:val="000C1A72"/>
    <w:rsid w:val="000C522B"/>
    <w:rsid w:val="000D58AB"/>
    <w:rsid w:val="000D7E00"/>
    <w:rsid w:val="000E5EAA"/>
    <w:rsid w:val="00101953"/>
    <w:rsid w:val="00145075"/>
    <w:rsid w:val="00153C24"/>
    <w:rsid w:val="001741A0"/>
    <w:rsid w:val="00194CD0"/>
    <w:rsid w:val="001B0597"/>
    <w:rsid w:val="001B49C9"/>
    <w:rsid w:val="001D7D46"/>
    <w:rsid w:val="001F168B"/>
    <w:rsid w:val="001F7831"/>
    <w:rsid w:val="00204045"/>
    <w:rsid w:val="0022606D"/>
    <w:rsid w:val="002747EC"/>
    <w:rsid w:val="002855BF"/>
    <w:rsid w:val="002A06CC"/>
    <w:rsid w:val="002F0D22"/>
    <w:rsid w:val="002F1B3C"/>
    <w:rsid w:val="003172DC"/>
    <w:rsid w:val="00322E20"/>
    <w:rsid w:val="00326069"/>
    <w:rsid w:val="0035462D"/>
    <w:rsid w:val="0035770D"/>
    <w:rsid w:val="003952D4"/>
    <w:rsid w:val="003B0DB3"/>
    <w:rsid w:val="003B40AD"/>
    <w:rsid w:val="003C4E37"/>
    <w:rsid w:val="003E16BE"/>
    <w:rsid w:val="003E4053"/>
    <w:rsid w:val="00401855"/>
    <w:rsid w:val="004447E8"/>
    <w:rsid w:val="00475341"/>
    <w:rsid w:val="00477455"/>
    <w:rsid w:val="004A01A2"/>
    <w:rsid w:val="004D3578"/>
    <w:rsid w:val="004D380D"/>
    <w:rsid w:val="004E198C"/>
    <w:rsid w:val="004E213A"/>
    <w:rsid w:val="004E64CC"/>
    <w:rsid w:val="00503171"/>
    <w:rsid w:val="00506C28"/>
    <w:rsid w:val="00534DA0"/>
    <w:rsid w:val="00543E6C"/>
    <w:rsid w:val="0056256F"/>
    <w:rsid w:val="00565087"/>
    <w:rsid w:val="0056573F"/>
    <w:rsid w:val="00595067"/>
    <w:rsid w:val="005B0A56"/>
    <w:rsid w:val="005D0B96"/>
    <w:rsid w:val="005E2314"/>
    <w:rsid w:val="00603AB5"/>
    <w:rsid w:val="00611566"/>
    <w:rsid w:val="00646D99"/>
    <w:rsid w:val="00650D14"/>
    <w:rsid w:val="00656910"/>
    <w:rsid w:val="00656DC7"/>
    <w:rsid w:val="00666A13"/>
    <w:rsid w:val="00673AD9"/>
    <w:rsid w:val="006A538C"/>
    <w:rsid w:val="006C66D8"/>
    <w:rsid w:val="006D1E24"/>
    <w:rsid w:val="006E1417"/>
    <w:rsid w:val="006F6A2C"/>
    <w:rsid w:val="00720FA2"/>
    <w:rsid w:val="00734A5B"/>
    <w:rsid w:val="00744E76"/>
    <w:rsid w:val="00757D40"/>
    <w:rsid w:val="00781F0F"/>
    <w:rsid w:val="0078727C"/>
    <w:rsid w:val="0079049D"/>
    <w:rsid w:val="007B18D8"/>
    <w:rsid w:val="007C095F"/>
    <w:rsid w:val="008028A4"/>
    <w:rsid w:val="00813245"/>
    <w:rsid w:val="00834F42"/>
    <w:rsid w:val="0084117C"/>
    <w:rsid w:val="008768CA"/>
    <w:rsid w:val="00877EF9"/>
    <w:rsid w:val="00880559"/>
    <w:rsid w:val="008A7FAC"/>
    <w:rsid w:val="008B5306"/>
    <w:rsid w:val="008B5DC8"/>
    <w:rsid w:val="008C041A"/>
    <w:rsid w:val="008E0A1B"/>
    <w:rsid w:val="008E6118"/>
    <w:rsid w:val="008F2603"/>
    <w:rsid w:val="0090271F"/>
    <w:rsid w:val="00902DB9"/>
    <w:rsid w:val="0090466A"/>
    <w:rsid w:val="0092072E"/>
    <w:rsid w:val="0092223E"/>
    <w:rsid w:val="00936071"/>
    <w:rsid w:val="00940212"/>
    <w:rsid w:val="00942EC2"/>
    <w:rsid w:val="00961B32"/>
    <w:rsid w:val="00974BB0"/>
    <w:rsid w:val="009A0AF3"/>
    <w:rsid w:val="009B07CD"/>
    <w:rsid w:val="009C19E9"/>
    <w:rsid w:val="009F3C2B"/>
    <w:rsid w:val="009F3CD8"/>
    <w:rsid w:val="00A10F02"/>
    <w:rsid w:val="00A204CA"/>
    <w:rsid w:val="00A36744"/>
    <w:rsid w:val="00A4490D"/>
    <w:rsid w:val="00A53724"/>
    <w:rsid w:val="00A67B78"/>
    <w:rsid w:val="00A82346"/>
    <w:rsid w:val="00A9671C"/>
    <w:rsid w:val="00AA1553"/>
    <w:rsid w:val="00AB78F8"/>
    <w:rsid w:val="00AD41C1"/>
    <w:rsid w:val="00B15449"/>
    <w:rsid w:val="00B47FD1"/>
    <w:rsid w:val="00B516BB"/>
    <w:rsid w:val="00B95B2B"/>
    <w:rsid w:val="00BB6C8F"/>
    <w:rsid w:val="00C02769"/>
    <w:rsid w:val="00C03CD8"/>
    <w:rsid w:val="00C10F09"/>
    <w:rsid w:val="00C12B51"/>
    <w:rsid w:val="00C24650"/>
    <w:rsid w:val="00C33079"/>
    <w:rsid w:val="00C83A13"/>
    <w:rsid w:val="00C92967"/>
    <w:rsid w:val="00C97740"/>
    <w:rsid w:val="00C97950"/>
    <w:rsid w:val="00CA3D0C"/>
    <w:rsid w:val="00CA5B4C"/>
    <w:rsid w:val="00CA654B"/>
    <w:rsid w:val="00CA7CE2"/>
    <w:rsid w:val="00CD4C7B"/>
    <w:rsid w:val="00D13220"/>
    <w:rsid w:val="00D24C5D"/>
    <w:rsid w:val="00D27923"/>
    <w:rsid w:val="00D566B9"/>
    <w:rsid w:val="00D738D6"/>
    <w:rsid w:val="00D80795"/>
    <w:rsid w:val="00D816A7"/>
    <w:rsid w:val="00D87E00"/>
    <w:rsid w:val="00D9134D"/>
    <w:rsid w:val="00D96D11"/>
    <w:rsid w:val="00DA7A03"/>
    <w:rsid w:val="00DB1818"/>
    <w:rsid w:val="00DC309B"/>
    <w:rsid w:val="00DC4DA2"/>
    <w:rsid w:val="00DE5494"/>
    <w:rsid w:val="00E62835"/>
    <w:rsid w:val="00E749E4"/>
    <w:rsid w:val="00E77645"/>
    <w:rsid w:val="00E83697"/>
    <w:rsid w:val="00EC4A25"/>
    <w:rsid w:val="00ED309F"/>
    <w:rsid w:val="00ED43E7"/>
    <w:rsid w:val="00ED4B45"/>
    <w:rsid w:val="00EE20C0"/>
    <w:rsid w:val="00EE4B62"/>
    <w:rsid w:val="00EF7699"/>
    <w:rsid w:val="00F025A2"/>
    <w:rsid w:val="00F07388"/>
    <w:rsid w:val="00F17CB6"/>
    <w:rsid w:val="00F2026E"/>
    <w:rsid w:val="00F2210A"/>
    <w:rsid w:val="00F37743"/>
    <w:rsid w:val="00F54A3D"/>
    <w:rsid w:val="00F653B8"/>
    <w:rsid w:val="00F70970"/>
    <w:rsid w:val="00F71B89"/>
    <w:rsid w:val="00F7353C"/>
    <w:rsid w:val="00F76F8F"/>
    <w:rsid w:val="00FA1266"/>
    <w:rsid w:val="00FA648E"/>
    <w:rsid w:val="00FC1192"/>
    <w:rsid w:val="00FC7843"/>
    <w:rsid w:val="00FD2892"/>
    <w:rsid w:val="00FD28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ED309F"/>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ED309F"/>
    <w:rPr>
      <w:rFonts w:ascii="Arial" w:eastAsia="MS Mincho" w:hAnsi="Arial"/>
      <w:szCs w:val="24"/>
    </w:rPr>
  </w:style>
  <w:style w:type="paragraph" w:styleId="NormalWeb">
    <w:name w:val="Normal (Web)"/>
    <w:basedOn w:val="Normal"/>
    <w:uiPriority w:val="99"/>
    <w:unhideWhenUsed/>
    <w:rsid w:val="00ED309F"/>
    <w:pPr>
      <w:spacing w:before="100" w:beforeAutospacing="1" w:after="100" w:afterAutospacing="1"/>
    </w:pPr>
    <w:rPr>
      <w:sz w:val="24"/>
      <w:szCs w:val="24"/>
      <w:lang w:val="en-US" w:eastAsia="zh-CN"/>
    </w:rPr>
  </w:style>
  <w:style w:type="paragraph" w:styleId="BalloonText">
    <w:name w:val="Balloon Text"/>
    <w:basedOn w:val="Normal"/>
    <w:link w:val="BalloonTextChar"/>
    <w:rsid w:val="004E198C"/>
    <w:pPr>
      <w:spacing w:after="0"/>
    </w:pPr>
    <w:rPr>
      <w:sz w:val="18"/>
      <w:szCs w:val="18"/>
    </w:rPr>
  </w:style>
  <w:style w:type="character" w:customStyle="1" w:styleId="BalloonTextChar">
    <w:name w:val="Balloon Text Char"/>
    <w:basedOn w:val="DefaultParagraphFont"/>
    <w:link w:val="BalloonText"/>
    <w:rsid w:val="004E19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6377">
      <w:bodyDiv w:val="1"/>
      <w:marLeft w:val="0"/>
      <w:marRight w:val="0"/>
      <w:marTop w:val="0"/>
      <w:marBottom w:val="0"/>
      <w:divBdr>
        <w:top w:val="none" w:sz="0" w:space="0" w:color="auto"/>
        <w:left w:val="none" w:sz="0" w:space="0" w:color="auto"/>
        <w:bottom w:val="none" w:sz="0" w:space="0" w:color="auto"/>
        <w:right w:val="none" w:sz="0" w:space="0" w:color="auto"/>
      </w:divBdr>
    </w:div>
    <w:div w:id="73546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RAN2\Docs\R2-1700250.zip" TargetMode="External"/><Relationship Id="rId3" Type="http://schemas.openxmlformats.org/officeDocument/2006/relationships/settings" Target="settings.xml"/><Relationship Id="rId7" Type="http://schemas.openxmlformats.org/officeDocument/2006/relationships/hyperlink" Target="http://www.3gpp.org/ftp/tsg_ran/WG2_RL2/TSGR2_97bis/Docs/R2-17037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2</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(Nokia - CN/Beijing)</dc:creator>
  <cp:lastModifiedBy>Chunli</cp:lastModifiedBy>
  <cp:revision>3</cp:revision>
  <dcterms:created xsi:type="dcterms:W3CDTF">2017-05-05T07:53:00Z</dcterms:created>
  <dcterms:modified xsi:type="dcterms:W3CDTF">2017-05-05T07:53:00Z</dcterms:modified>
</cp:coreProperties>
</file>